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0BF" w:rsidRDefault="00EE60BF" w:rsidP="00EE60BF">
      <w:pPr>
        <w:pStyle w:val="NoSpacing"/>
      </w:pPr>
      <w:r>
        <w:rPr>
          <w:u w:val="single"/>
        </w:rPr>
        <w:t>John BOTE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E60BF" w:rsidRDefault="00EE60BF" w:rsidP="00EE60BF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EE60BF" w:rsidRDefault="00EE60BF" w:rsidP="00EE60BF">
      <w:pPr>
        <w:pStyle w:val="NoSpacing"/>
      </w:pPr>
    </w:p>
    <w:p w:rsidR="00EE60BF" w:rsidRDefault="00EE60BF" w:rsidP="00EE60BF">
      <w:pPr>
        <w:pStyle w:val="NoSpacing"/>
      </w:pPr>
    </w:p>
    <w:p w:rsidR="00EE60BF" w:rsidRDefault="00EE60BF" w:rsidP="00EE60B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EE60BF" w:rsidRDefault="00EE60BF" w:rsidP="00EE60BF">
      <w:pPr>
        <w:pStyle w:val="NoSpacing"/>
      </w:pPr>
    </w:p>
    <w:p w:rsidR="00EE60BF" w:rsidRDefault="00EE60BF" w:rsidP="00EE60BF">
      <w:pPr>
        <w:pStyle w:val="NoSpacing"/>
      </w:pPr>
    </w:p>
    <w:p w:rsidR="006B2F86" w:rsidRPr="00EE60BF" w:rsidRDefault="00EE60BF" w:rsidP="00EE60BF">
      <w:pPr>
        <w:pStyle w:val="NoSpacing"/>
      </w:pPr>
      <w:r>
        <w:t>21 January 2017</w:t>
      </w:r>
      <w:bookmarkStart w:id="0" w:name="_GoBack"/>
      <w:bookmarkEnd w:id="0"/>
    </w:p>
    <w:sectPr w:rsidR="006B2F86" w:rsidRPr="00EE60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0BF" w:rsidRDefault="00EE60BF" w:rsidP="00E71FC3">
      <w:pPr>
        <w:spacing w:after="0" w:line="240" w:lineRule="auto"/>
      </w:pPr>
      <w:r>
        <w:separator/>
      </w:r>
    </w:p>
  </w:endnote>
  <w:endnote w:type="continuationSeparator" w:id="0">
    <w:p w:rsidR="00EE60BF" w:rsidRDefault="00EE60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0BF" w:rsidRDefault="00EE60BF" w:rsidP="00E71FC3">
      <w:pPr>
        <w:spacing w:after="0" w:line="240" w:lineRule="auto"/>
      </w:pPr>
      <w:r>
        <w:separator/>
      </w:r>
    </w:p>
  </w:footnote>
  <w:footnote w:type="continuationSeparator" w:id="0">
    <w:p w:rsidR="00EE60BF" w:rsidRDefault="00EE60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0B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60B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D464F"/>
  <w15:chartTrackingRefBased/>
  <w15:docId w15:val="{5DC445DC-0E3E-4504-AEE7-73F9DA263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2017-01-21T13:32:00Z</dcterms:created>
  <dcterms:modified xsi:type="dcterms:W3CDTF">2017-01-21T13:33:00Z</dcterms:modified>
</cp:coreProperties>
</file>